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21BADB0B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DF86DF4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9F1190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71BF0B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F941B08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720ADE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A044" w14:textId="3C34A561" w:rsidR="00D46B71" w:rsidRPr="00D46B71" w:rsidRDefault="001D4831" w:rsidP="00D46B71">
            <w:r>
              <w:t>6</w:t>
            </w:r>
            <w:r w:rsidR="00FA22AF">
              <w:t>8</w:t>
            </w:r>
            <w:r>
              <w:t>-2026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6C44B2" w14:textId="77777777" w:rsidR="00D46B71" w:rsidRPr="00D46B71" w:rsidRDefault="00D46B71" w:rsidP="00D46B71"/>
        </w:tc>
      </w:tr>
      <w:tr w:rsidR="00D46B71" w:rsidRPr="00D46B71" w14:paraId="3020FF3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FDDEED9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113055B1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CEC52C5" w14:textId="4572577E" w:rsidR="00D46B71" w:rsidRPr="00D46B71" w:rsidRDefault="001D4831" w:rsidP="00D46B71">
            <w:r>
              <w:t>Sanierung der Trauerhalle Brambauer</w:t>
            </w:r>
          </w:p>
        </w:tc>
      </w:tr>
      <w:tr w:rsidR="00D46B71" w:rsidRPr="00D46B71" w14:paraId="64630CA7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4202D" w14:textId="77777777" w:rsidR="00D46B71" w:rsidRPr="00D46B71" w:rsidRDefault="00D46B71" w:rsidP="00D46B71"/>
        </w:tc>
      </w:tr>
      <w:tr w:rsidR="00D46B71" w:rsidRPr="00D46B71" w14:paraId="7E38C81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E9463F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13E7B494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360CEBB" w14:textId="25FD0FC1" w:rsidR="00D46B71" w:rsidRPr="00D46B71" w:rsidRDefault="00FA22AF" w:rsidP="00D46B71">
            <w:r>
              <w:t>Rohbau</w:t>
            </w:r>
            <w:r w:rsidR="001D4831">
              <w:t>arbeiten</w:t>
            </w:r>
          </w:p>
        </w:tc>
      </w:tr>
    </w:tbl>
    <w:p w14:paraId="3B0740AC" w14:textId="77777777" w:rsidR="002748DF" w:rsidRDefault="002748DF" w:rsidP="00046C8E"/>
    <w:p w14:paraId="2048D51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523753A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1A2AC92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C54E97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8C76CE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B6A61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50F61E0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14D05C8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74DEB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23AF2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0EC55F8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ACEE7" w14:textId="77777777" w:rsidR="00D46B71" w:rsidRPr="00D46B71" w:rsidRDefault="00D46B71" w:rsidP="00D46B71"/>
        </w:tc>
      </w:tr>
      <w:tr w:rsidR="00D46B71" w:rsidRPr="00D46B71" w14:paraId="6DDBE62C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7A23A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B750A8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39E0856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293C6" w14:textId="77777777" w:rsidR="00D46B71" w:rsidRPr="00D46B71" w:rsidRDefault="00D46B71" w:rsidP="00D46B71"/>
        </w:tc>
      </w:tr>
      <w:tr w:rsidR="00D46B71" w:rsidRPr="00D46B71" w14:paraId="2A2E7406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1A1E9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157E5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0C9BF159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586A9D7" w14:textId="77777777" w:rsidR="00D46B71" w:rsidRPr="00D46B71" w:rsidRDefault="00D46B71" w:rsidP="00D46B71"/>
        </w:tc>
      </w:tr>
      <w:tr w:rsidR="00D46B71" w:rsidRPr="00D46B71" w14:paraId="4CA4799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25D8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DF479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6D8666B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DDF8F4" w14:textId="77777777" w:rsidR="00D46B71" w:rsidRPr="00D46B71" w:rsidRDefault="00D46B71" w:rsidP="00D46B71"/>
        </w:tc>
      </w:tr>
    </w:tbl>
    <w:p w14:paraId="5CD869BE" w14:textId="77777777" w:rsidR="00D46B71" w:rsidRDefault="00D46B71" w:rsidP="00046C8E"/>
    <w:p w14:paraId="755D9575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23B97E0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1C38D09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3E354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8EDAE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576FCDC4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35C4D9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CDA13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AE492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4E08F49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6AA3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6DBC6E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86A9975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8DFBFD" w14:textId="77777777" w:rsidR="00D46B71" w:rsidRPr="00D46B71" w:rsidRDefault="00D46B71" w:rsidP="00D46B71"/>
        </w:tc>
      </w:tr>
    </w:tbl>
    <w:p w14:paraId="489D5E30" w14:textId="77777777" w:rsidR="00D46B71" w:rsidRDefault="00D46B71" w:rsidP="00046C8E"/>
    <w:p w14:paraId="58333CE4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0B3CE6B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7E66396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2C5A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81D3A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580D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3E2A83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559FD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68FDC8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5D2CE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364F2D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CF02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437075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C4D54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854E7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0987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FB4B0B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1F16A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0C7FC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CA1E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108DB841" w14:textId="77777777" w:rsidR="00D46B71" w:rsidRDefault="00D46B71" w:rsidP="00046C8E"/>
    <w:p w14:paraId="27E23E60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0720C6E1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7FBB8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849C492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106D40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E01EDB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B0923AE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AA856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40CCAD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75F585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A54C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3CC4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990CC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30275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06AA2D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367C4555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70D258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E649D9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4FF11A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85640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1FF1F4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034420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FD6976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90561F4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87C96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EAE8CDF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495F2F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3A124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37F54B2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851069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776862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B8F2C6E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8BBB09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E57FEEE" wp14:editId="50DBC009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98E5A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93299B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FD0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EE5D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7961A6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08C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993B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57F87C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82A0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09BD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9467B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BA0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929D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57B74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0033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F9780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4C1566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8BD3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CF3A8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0905F1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6BFB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7C4A4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E1A2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3357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067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A39523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1DA2C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AD74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921AB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CEEF3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CBC95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9CBE4D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16E0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5D0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002733E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2F9E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A773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8CB12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1B75114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52521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C902CC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21238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F95EB9C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90BB0E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08F05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9CC6D1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282C6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DFA9C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25190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5E2C96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C1F1A09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7CB455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962EF5D" wp14:editId="03859150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DE3615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5F8225A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C07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5AB8E9A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1EEAD5F4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AF2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2703D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8C4C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1E05A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246B53" wp14:editId="2E36310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D3870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09785FCF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7DF5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EFC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2E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C9C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091B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5E9888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0045CA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02FC1B" wp14:editId="3D8E849B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E1496B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823C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6F7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2D95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934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AA46C6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7C0F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23A6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C73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C4E4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355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634FE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DEFE1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66FF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1B4E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47381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FF9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8E0D38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FC950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EE88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BE7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D2AC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2761D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BED8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20209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8EF0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B321F7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F87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F50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E34AB3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EED10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6ED6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005EC1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59E76F1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599717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A3B115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4CD695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74E17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82F743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CF7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E53A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A3ACF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2ED2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59CD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3BDE1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F8A1B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4351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118FA052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062E7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E32AD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98DEC4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4FC9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1A0E15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9B19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B2BC7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28AA50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F01B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E0B43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ECF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90D69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862064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A82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CB5AB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2245C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8DAAE6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9C2329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7AF9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890AC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2D54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38CC08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D72EAE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1B8BE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29D2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35CD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46CCF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3C3087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CA9A3C3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C4A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8FD234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28695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5EEE1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12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CF7EA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3EB3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19BD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736AA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D864E1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BB64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C65D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6B847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4C53B7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ADE7F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DD13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00328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9F2F1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3DDB110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E7C8D2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9EB3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52105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49FEF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5C76BBA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B14F651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B40993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3842B0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1823F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CC0CA1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B5DE10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E3A8333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5C82C71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B8FFFDF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F81FE42" wp14:editId="5903FC8C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DEF71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8FC6725" wp14:editId="560DB993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107E97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2FF6F" w14:textId="77777777" w:rsidR="007D6F38" w:rsidRDefault="007D6F38">
      <w:r>
        <w:separator/>
      </w:r>
    </w:p>
    <w:p w14:paraId="35ADF8F3" w14:textId="77777777" w:rsidR="007D6F38" w:rsidRDefault="007D6F38"/>
    <w:p w14:paraId="6E3461E2" w14:textId="77777777" w:rsidR="007D6F38" w:rsidRDefault="007D6F38"/>
    <w:p w14:paraId="6A9C129C" w14:textId="77777777" w:rsidR="007D6F38" w:rsidRDefault="007D6F38"/>
    <w:p w14:paraId="0082E017" w14:textId="77777777" w:rsidR="007D6F38" w:rsidRDefault="007D6F38"/>
    <w:p w14:paraId="37DB77AC" w14:textId="77777777" w:rsidR="007D6F38" w:rsidRDefault="007D6F38"/>
  </w:endnote>
  <w:endnote w:type="continuationSeparator" w:id="0">
    <w:p w14:paraId="5BEDC03D" w14:textId="77777777" w:rsidR="007D6F38" w:rsidRDefault="007D6F38">
      <w:r>
        <w:continuationSeparator/>
      </w:r>
    </w:p>
    <w:p w14:paraId="4AF4D6BA" w14:textId="77777777" w:rsidR="007D6F38" w:rsidRDefault="007D6F38"/>
    <w:p w14:paraId="2DDE6CFF" w14:textId="77777777" w:rsidR="007D6F38" w:rsidRDefault="007D6F38"/>
    <w:p w14:paraId="49083ACB" w14:textId="77777777" w:rsidR="007D6F38" w:rsidRDefault="007D6F38"/>
    <w:p w14:paraId="5BC45483" w14:textId="77777777" w:rsidR="007D6F38" w:rsidRDefault="007D6F38"/>
    <w:p w14:paraId="15EB0C78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2BECF217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7522AC54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E3A1843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2173AF7" wp14:editId="403DE41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5C1A506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0E49320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10306D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53303" w14:textId="77777777" w:rsidR="007D6F38" w:rsidRDefault="007D6F38">
      <w:r>
        <w:separator/>
      </w:r>
    </w:p>
    <w:p w14:paraId="61D2E888" w14:textId="77777777" w:rsidR="007D6F38" w:rsidRDefault="007D6F38"/>
    <w:p w14:paraId="732F9F91" w14:textId="77777777" w:rsidR="007D6F38" w:rsidRDefault="007D6F38"/>
    <w:p w14:paraId="050968AD" w14:textId="77777777" w:rsidR="007D6F38" w:rsidRDefault="007D6F38"/>
  </w:footnote>
  <w:footnote w:type="continuationSeparator" w:id="0">
    <w:p w14:paraId="343F707A" w14:textId="77777777" w:rsidR="007D6F38" w:rsidRDefault="007D6F38">
      <w:r>
        <w:continuationSeparator/>
      </w:r>
    </w:p>
    <w:p w14:paraId="00CACF9E" w14:textId="77777777" w:rsidR="007D6F38" w:rsidRDefault="007D6F38"/>
    <w:p w14:paraId="7F8B84F6" w14:textId="77777777" w:rsidR="007D6F38" w:rsidRDefault="007D6F38"/>
    <w:p w14:paraId="2678C3C9" w14:textId="77777777" w:rsidR="007D6F38" w:rsidRDefault="007D6F38"/>
    <w:p w14:paraId="01FBC320" w14:textId="77777777" w:rsidR="007D6F38" w:rsidRDefault="007D6F38"/>
    <w:p w14:paraId="32795295" w14:textId="77777777" w:rsidR="007D6F38" w:rsidRDefault="007D6F38"/>
  </w:footnote>
  <w:footnote w:id="1">
    <w:p w14:paraId="2164B980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94938" w14:textId="77777777" w:rsidR="007D6F38" w:rsidRDefault="007D6F38"/>
  <w:p w14:paraId="48DAAC1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1973" w14:textId="77777777" w:rsidR="007D6F38" w:rsidRDefault="007D6F38" w:rsidP="00046C8E">
    <w:pPr>
      <w:pStyle w:val="Kopfzeile"/>
    </w:pPr>
    <w:r>
      <w:t>222</w:t>
    </w:r>
  </w:p>
  <w:p w14:paraId="46DC4511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D4831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A22AF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367EB6F"/>
  <w15:docId w15:val="{9749EB98-DE30-45C7-BBDC-10640BF9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370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Zunic.86, Milena</cp:lastModifiedBy>
  <cp:revision>6</cp:revision>
  <cp:lastPrinted>2010-03-03T17:05:00Z</cp:lastPrinted>
  <dcterms:created xsi:type="dcterms:W3CDTF">2016-10-19T11:49:00Z</dcterms:created>
  <dcterms:modified xsi:type="dcterms:W3CDTF">2026-08-03T11:51:00Z</dcterms:modified>
</cp:coreProperties>
</file>